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141BA" w14:textId="77777777" w:rsidR="00803637" w:rsidRPr="008642EC" w:rsidRDefault="00803637" w:rsidP="0080363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5037967" w14:textId="77777777" w:rsidR="00803637" w:rsidRPr="00992C7B" w:rsidRDefault="00803637" w:rsidP="00803637">
      <w:pPr>
        <w:pStyle w:val="BasicParagraph"/>
        <w:suppressAutoHyphens/>
        <w:spacing w:line="240" w:lineRule="auto"/>
        <w:rPr>
          <w:rFonts w:ascii="Times New Roman" w:hAnsi="Times New Roman" w:cs="Times New Roman"/>
          <w:b/>
          <w:bCs/>
          <w:color w:val="000000" w:themeColor="text1"/>
          <w:sz w:val="12"/>
          <w:szCs w:val="12"/>
        </w:rPr>
      </w:pPr>
    </w:p>
    <w:p w14:paraId="61552F92" w14:textId="77777777" w:rsidR="00803637" w:rsidRPr="00582653" w:rsidRDefault="00803637" w:rsidP="0080363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0ED500" w14:textId="77777777" w:rsidR="00803637" w:rsidRDefault="00803637" w:rsidP="008036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00E1621" w14:textId="77777777" w:rsidR="00803637" w:rsidRDefault="00803637" w:rsidP="0080363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7739B26" w14:textId="77777777" w:rsidR="00803637" w:rsidRPr="00582653" w:rsidRDefault="00803637" w:rsidP="0080363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4386EE1" wp14:editId="2402625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13CC42" w14:textId="5EF251E0" w:rsidR="00803637" w:rsidRDefault="00803637" w:rsidP="0080363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78FE415" w14:textId="77777777" w:rsidR="00803637" w:rsidRDefault="00803637" w:rsidP="0080363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62DC6E2" w14:textId="77777777" w:rsidR="00803637" w:rsidRPr="00582653" w:rsidRDefault="00803637" w:rsidP="0080363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53389FE" w14:textId="77777777" w:rsidR="00803637" w:rsidRPr="00582653" w:rsidRDefault="00803637" w:rsidP="0080363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541B076" w14:textId="77777777" w:rsidR="00803637" w:rsidRPr="008642EC" w:rsidRDefault="00803637" w:rsidP="00803637">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41B7AE2" w14:textId="77777777" w:rsidR="00803637" w:rsidRPr="008642EC" w:rsidRDefault="00803637" w:rsidP="00803637">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D45E5AD" w14:textId="77777777" w:rsidR="00803637" w:rsidRPr="00582653" w:rsidRDefault="00803637" w:rsidP="0080363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D88F2D2" w14:textId="77777777" w:rsidR="00803637" w:rsidRPr="008642EC" w:rsidRDefault="00803637" w:rsidP="00803637">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9D81504" w14:textId="77777777" w:rsidR="00803637" w:rsidRPr="008642EC" w:rsidRDefault="00803637" w:rsidP="00803637">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1AB132B" w14:textId="77777777" w:rsidR="00803637" w:rsidRPr="00992C7B" w:rsidRDefault="00803637" w:rsidP="00803637">
      <w:pPr>
        <w:pStyle w:val="BasicParagraph"/>
        <w:suppressAutoHyphens/>
        <w:spacing w:line="240" w:lineRule="auto"/>
        <w:ind w:left="1440"/>
        <w:rPr>
          <w:rFonts w:ascii="Times New Roman" w:hAnsi="Times New Roman" w:cs="Times New Roman"/>
          <w:color w:val="000000" w:themeColor="text1"/>
          <w:sz w:val="12"/>
          <w:szCs w:val="12"/>
        </w:rPr>
      </w:pPr>
    </w:p>
    <w:p w14:paraId="2B0B34DC" w14:textId="77777777" w:rsidR="00803637" w:rsidRPr="00582653" w:rsidRDefault="00803637" w:rsidP="0080363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7F7A666" w14:textId="77777777" w:rsidR="00803637" w:rsidRDefault="00803637" w:rsidP="008036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B78607" w14:textId="77777777" w:rsidR="00803637" w:rsidRPr="00992C7B" w:rsidRDefault="00803637" w:rsidP="00803637">
      <w:pPr>
        <w:pStyle w:val="BasicParagraph"/>
        <w:suppressAutoHyphens/>
        <w:spacing w:line="240" w:lineRule="auto"/>
        <w:ind w:left="1440"/>
        <w:rPr>
          <w:rFonts w:ascii="Times New Roman" w:hAnsi="Times New Roman" w:cs="Times New Roman"/>
          <w:color w:val="000000" w:themeColor="text1"/>
          <w:sz w:val="12"/>
          <w:szCs w:val="12"/>
        </w:rPr>
      </w:pPr>
    </w:p>
    <w:p w14:paraId="759D6E64" w14:textId="77777777" w:rsidR="00803637" w:rsidRDefault="00803637" w:rsidP="008036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3A0E6D8" w14:textId="77777777" w:rsidR="00803637" w:rsidRPr="00B87FFB" w:rsidRDefault="00803637" w:rsidP="00803637">
      <w:pPr>
        <w:pStyle w:val="BasicParagraph"/>
        <w:suppressAutoHyphens/>
        <w:spacing w:line="240" w:lineRule="auto"/>
        <w:ind w:left="1440"/>
        <w:rPr>
          <w:rFonts w:ascii="Times New Roman" w:hAnsi="Times New Roman" w:cs="Times New Roman"/>
          <w:color w:val="000000" w:themeColor="text1"/>
          <w:sz w:val="10"/>
          <w:szCs w:val="10"/>
        </w:rPr>
      </w:pPr>
    </w:p>
    <w:p w14:paraId="3EC4B154" w14:textId="77777777" w:rsidR="00803637" w:rsidRDefault="00803637" w:rsidP="008036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AD3BA96" w14:textId="77777777" w:rsidR="00803637" w:rsidRPr="000B1EEC" w:rsidRDefault="00803637" w:rsidP="00803637">
      <w:pPr>
        <w:pStyle w:val="BasicParagraph"/>
        <w:suppressAutoHyphens/>
        <w:spacing w:line="240" w:lineRule="auto"/>
        <w:rPr>
          <w:rFonts w:ascii="Times New Roman" w:hAnsi="Times New Roman" w:cs="Times New Roman"/>
          <w:color w:val="000000" w:themeColor="text1"/>
          <w:sz w:val="10"/>
          <w:szCs w:val="10"/>
        </w:rPr>
      </w:pPr>
    </w:p>
    <w:p w14:paraId="47A9C284" w14:textId="77777777" w:rsidR="00803637" w:rsidRDefault="00803637" w:rsidP="0080363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5F9ADDC" w14:textId="77777777" w:rsidR="00803637" w:rsidRDefault="00803637">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723F6B06"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803637">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3637"/>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0363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0363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2.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916DBF2-46CB-4D1E-90E3-6E5E41BAE0CA}"/>
</file>

<file path=customXml/itemProps4.xml><?xml version="1.0" encoding="utf-8"?>
<ds:datastoreItem xmlns:ds="http://schemas.openxmlformats.org/officeDocument/2006/customXml" ds:itemID="{2856D15F-916F-4FC1-80F0-E323ECD1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2023-07-07T04:40:00Z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